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4E063" w14:textId="264F96D6" w:rsidR="006B2F86" w:rsidRDefault="00D00F37" w:rsidP="00E71FC3">
      <w:pPr>
        <w:pStyle w:val="NoSpacing"/>
      </w:pPr>
      <w:r>
        <w:rPr>
          <w:u w:val="single"/>
        </w:rPr>
        <w:t>William BOT</w:t>
      </w:r>
      <w:r>
        <w:t xml:space="preserve">      (fl.1491)</w:t>
      </w:r>
    </w:p>
    <w:p w14:paraId="565A4B9C" w14:textId="61137E88" w:rsidR="00D00F37" w:rsidRDefault="00D00F37" w:rsidP="00E71FC3">
      <w:pPr>
        <w:pStyle w:val="NoSpacing"/>
      </w:pPr>
    </w:p>
    <w:p w14:paraId="43E9FF99" w14:textId="02FF6268" w:rsidR="00D00F37" w:rsidRDefault="00D00F37" w:rsidP="00E71FC3">
      <w:pPr>
        <w:pStyle w:val="NoSpacing"/>
      </w:pPr>
    </w:p>
    <w:p w14:paraId="1A6EF0BF" w14:textId="56603ADA" w:rsidR="00D00F37" w:rsidRDefault="00D00F37" w:rsidP="00E71FC3">
      <w:pPr>
        <w:pStyle w:val="NoSpacing"/>
      </w:pPr>
      <w:r>
        <w:tab/>
        <w:t>1491</w:t>
      </w:r>
      <w:r>
        <w:tab/>
        <w:t xml:space="preserve">He was sued by Nicholas Hill of Nottingham, </w:t>
      </w:r>
      <w:proofErr w:type="spellStart"/>
      <w:r>
        <w:t>alabasterman</w:t>
      </w:r>
      <w:proofErr w:type="spellEnd"/>
      <w:r>
        <w:t xml:space="preserve">(q.v.) over </w:t>
      </w:r>
    </w:p>
    <w:p w14:paraId="44BEAB57" w14:textId="19988488" w:rsidR="00D00F37" w:rsidRDefault="00D00F37" w:rsidP="00E71FC3">
      <w:pPr>
        <w:pStyle w:val="NoSpacing"/>
      </w:pPr>
      <w:r>
        <w:tab/>
      </w:r>
      <w:r>
        <w:tab/>
        <w:t xml:space="preserve">58 carvings of the head of </w:t>
      </w:r>
      <w:proofErr w:type="spellStart"/>
      <w:r>
        <w:t>St.John</w:t>
      </w:r>
      <w:proofErr w:type="spellEnd"/>
      <w:r>
        <w:t xml:space="preserve"> the Baptist.</w:t>
      </w:r>
    </w:p>
    <w:p w14:paraId="0B2126B5" w14:textId="25A956B1" w:rsidR="00D00F37" w:rsidRDefault="00D00F37" w:rsidP="00E71FC3">
      <w:pPr>
        <w:pStyle w:val="NoSpacing"/>
      </w:pPr>
      <w:r>
        <w:tab/>
      </w:r>
      <w:r>
        <w:tab/>
        <w:t xml:space="preserve">(“The Ricardian” </w:t>
      </w:r>
      <w:proofErr w:type="spellStart"/>
      <w:r>
        <w:t>vol.XXIX</w:t>
      </w:r>
      <w:proofErr w:type="spellEnd"/>
      <w:r>
        <w:t xml:space="preserve"> p.89)</w:t>
      </w:r>
    </w:p>
    <w:p w14:paraId="6C6F8B55" w14:textId="0E411D37" w:rsidR="00D00F37" w:rsidRDefault="00D00F37" w:rsidP="00E71FC3">
      <w:pPr>
        <w:pStyle w:val="NoSpacing"/>
      </w:pPr>
    </w:p>
    <w:p w14:paraId="730A78A8" w14:textId="73C3AF47" w:rsidR="00D00F37" w:rsidRDefault="00D00F37" w:rsidP="00E71FC3">
      <w:pPr>
        <w:pStyle w:val="NoSpacing"/>
      </w:pPr>
    </w:p>
    <w:p w14:paraId="35282683" w14:textId="1CEDFFDA" w:rsidR="00D00F37" w:rsidRPr="00D00F37" w:rsidRDefault="00D00F37" w:rsidP="00E71FC3">
      <w:pPr>
        <w:pStyle w:val="NoSpacing"/>
      </w:pPr>
      <w:r>
        <w:t>8 November 2019</w:t>
      </w:r>
      <w:bookmarkStart w:id="0" w:name="_GoBack"/>
      <w:bookmarkEnd w:id="0"/>
    </w:p>
    <w:sectPr w:rsidR="00D00F37" w:rsidRPr="00D00F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FF972" w14:textId="77777777" w:rsidR="00D00F37" w:rsidRDefault="00D00F37" w:rsidP="00E71FC3">
      <w:pPr>
        <w:spacing w:after="0" w:line="240" w:lineRule="auto"/>
      </w:pPr>
      <w:r>
        <w:separator/>
      </w:r>
    </w:p>
  </w:endnote>
  <w:endnote w:type="continuationSeparator" w:id="0">
    <w:p w14:paraId="3F02E884" w14:textId="77777777" w:rsidR="00D00F37" w:rsidRDefault="00D00F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ED2D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43838" w14:textId="77777777" w:rsidR="00D00F37" w:rsidRDefault="00D00F37" w:rsidP="00E71FC3">
      <w:pPr>
        <w:spacing w:after="0" w:line="240" w:lineRule="auto"/>
      </w:pPr>
      <w:r>
        <w:separator/>
      </w:r>
    </w:p>
  </w:footnote>
  <w:footnote w:type="continuationSeparator" w:id="0">
    <w:p w14:paraId="265B039D" w14:textId="77777777" w:rsidR="00D00F37" w:rsidRDefault="00D00F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F37"/>
    <w:rsid w:val="001A7C09"/>
    <w:rsid w:val="00577BD5"/>
    <w:rsid w:val="00656CBA"/>
    <w:rsid w:val="006A1F77"/>
    <w:rsid w:val="00733BE7"/>
    <w:rsid w:val="00AB52E8"/>
    <w:rsid w:val="00B16D3F"/>
    <w:rsid w:val="00BB41AC"/>
    <w:rsid w:val="00D00F3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91153"/>
  <w15:chartTrackingRefBased/>
  <w15:docId w15:val="{72E1F074-C44A-4BC4-B2E6-243AF40C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2019-11-08T17:30:00Z</dcterms:created>
  <dcterms:modified xsi:type="dcterms:W3CDTF">2019-11-08T17:34:00Z</dcterms:modified>
</cp:coreProperties>
</file>